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D5E7A6" w14:textId="62B494A4" w:rsidR="00DF1ED3" w:rsidRDefault="0007708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C7F39CA" wp14:editId="3C6186E1">
                <wp:simplePos x="0" y="0"/>
                <wp:positionH relativeFrom="column">
                  <wp:posOffset>3204845</wp:posOffset>
                </wp:positionH>
                <wp:positionV relativeFrom="paragraph">
                  <wp:posOffset>1995170</wp:posOffset>
                </wp:positionV>
                <wp:extent cx="952500" cy="353060"/>
                <wp:effectExtent l="0" t="0" r="19050" b="408940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53060"/>
                        </a:xfrm>
                        <a:prstGeom prst="wedgeRoundRectCallout">
                          <a:avLst>
                            <a:gd name="adj1" fmla="val 10429"/>
                            <a:gd name="adj2" fmla="val 145502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9713A3" w14:textId="77777777" w:rsidR="00DF1ED3" w:rsidRDefault="00F0159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C7F39CA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4" o:spid="_x0000_s1026" type="#_x0000_t62" style="position:absolute;left:0;text-align:left;margin-left:252.35pt;margin-top:157.1pt;width:75pt;height:27.8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" adj="13053,42228" filled="f" strokecolor="black [3213]" strokeweight="1pt">
                <v:textbox>
                  <w:txbxContent>
                    <w:p w14:paraId="489713A3" w14:textId="77777777" w:rsidR="00DF1ED3" w:rsidRDefault="00F01596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 w:rsidR="00F01596">
        <w:rPr>
          <w:noProof/>
        </w:rPr>
        <w:drawing>
          <wp:anchor distT="0" distB="0" distL="114300" distR="114300" simplePos="0" relativeHeight="251656192" behindDoc="0" locked="0" layoutInCell="1" allowOverlap="1" wp14:anchorId="7A6D5E8E" wp14:editId="50D15908">
            <wp:simplePos x="0" y="0"/>
            <wp:positionH relativeFrom="column">
              <wp:posOffset>8160385</wp:posOffset>
            </wp:positionH>
            <wp:positionV relativeFrom="paragraph">
              <wp:posOffset>36195</wp:posOffset>
            </wp:positionV>
            <wp:extent cx="566420" cy="669925"/>
            <wp:effectExtent l="0" t="0" r="5080" b="15875"/>
            <wp:wrapNone/>
            <wp:docPr id="5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66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01596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517408" wp14:editId="71DD0E80">
                <wp:simplePos x="0" y="0"/>
                <wp:positionH relativeFrom="column">
                  <wp:posOffset>133985</wp:posOffset>
                </wp:positionH>
                <wp:positionV relativeFrom="paragraph">
                  <wp:posOffset>4541520</wp:posOffset>
                </wp:positionV>
                <wp:extent cx="1666875" cy="762000"/>
                <wp:effectExtent l="6350" t="6350" r="22225" b="1270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06145" y="5441950"/>
                          <a:ext cx="1666875" cy="76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FEA626" w14:textId="77777777" w:rsidR="00DF1ED3" w:rsidRDefault="00F01596">
                            <w:pPr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libri" w:eastAsia="宋体" w:hAnsi="Calibri" w:cs="宋体" w:hint="eastAsia"/>
                                <w:b/>
                                <w:color w:val="000000" w:themeColor="text1"/>
                                <w:szCs w:val="22"/>
                                <w:lang w:bidi="ar"/>
                              </w:rPr>
                              <w:t>图例：</w:t>
                            </w:r>
                          </w:p>
                          <w:p w14:paraId="1F38CEEE" w14:textId="77777777" w:rsidR="00DF1ED3" w:rsidRDefault="00F01596">
                            <w:pPr>
                              <w:jc w:val="center"/>
                              <w:rPr>
                                <w:sz w:val="24"/>
                                <w:szCs w:val="22"/>
                              </w:rPr>
                            </w:pPr>
                            <w:r>
                              <w:rPr>
                                <w:rFonts w:ascii="Calibri" w:eastAsia="宋体" w:hAnsi="Calibri" w:cs="Times New Roman"/>
                                <w:noProof/>
                                <w:sz w:val="24"/>
                                <w:szCs w:val="22"/>
                                <w:lang w:bidi="ar"/>
                              </w:rPr>
                              <w:drawing>
                                <wp:inline distT="0" distB="0" distL="114300" distR="114300" wp14:anchorId="5D580EAD" wp14:editId="1637E648">
                                  <wp:extent cx="981075" cy="95250"/>
                                  <wp:effectExtent l="0" t="0" r="9525" b="0"/>
                                  <wp:docPr id="14" name="图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2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107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67531B" w14:textId="77777777" w:rsidR="00DF1ED3" w:rsidRPr="00B8419D" w:rsidRDefault="00F01596">
                            <w:pPr>
                              <w:wordWrap w:val="0"/>
                              <w:ind w:rightChars="-100" w:right="-210"/>
                              <w:jc w:val="left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eastAsia="宋体" w:hAnsi="Times New Roman" w:cs="Times New Roman"/>
                                <w:szCs w:val="22"/>
                                <w:lang w:bidi="ar"/>
                              </w:rPr>
                              <w:t xml:space="preserve">0 </w:t>
                            </w:r>
                            <w:r w:rsidRPr="00B8419D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Cs w:val="22"/>
                                <w:lang w:bidi="ar"/>
                              </w:rPr>
                              <w:t xml:space="preserve"> </w:t>
                            </w:r>
                            <w:r w:rsidRPr="00B8419D">
                              <w:rPr>
                                <w:rFonts w:ascii="Times New Roman" w:eastAsia="宋体" w:hAnsi="Times New Roman" w:cs="Times New Roman" w:hint="eastAsia"/>
                                <w:color w:val="000000" w:themeColor="text1"/>
                                <w:szCs w:val="22"/>
                                <w:lang w:bidi="ar"/>
                              </w:rPr>
                              <w:t>0</w:t>
                            </w:r>
                            <w:proofErr w:type="gramEnd"/>
                            <w:r w:rsidRPr="00B8419D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Cs w:val="22"/>
                                <w:lang w:bidi="ar"/>
                              </w:rPr>
                              <w:t xml:space="preserve"> </w:t>
                            </w:r>
                            <w:r w:rsidRPr="00B8419D">
                              <w:rPr>
                                <w:rFonts w:ascii="Times New Roman" w:eastAsia="宋体" w:hAnsi="Times New Roman" w:cs="Times New Roman" w:hint="eastAsia"/>
                                <w:color w:val="000000" w:themeColor="text1"/>
                                <w:szCs w:val="22"/>
                                <w:lang w:bidi="ar"/>
                              </w:rPr>
                              <w:t xml:space="preserve">  0.</w:t>
                            </w:r>
                            <w:r w:rsidRPr="00B8419D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Cs w:val="22"/>
                                <w:lang w:bidi="ar"/>
                              </w:rPr>
                              <w:t xml:space="preserve">7  </w:t>
                            </w:r>
                            <w:r w:rsidRPr="00B8419D">
                              <w:rPr>
                                <w:rFonts w:ascii="Times New Roman" w:eastAsia="宋体" w:hAnsi="Times New Roman" w:cs="Times New Roman" w:hint="eastAsia"/>
                                <w:color w:val="000000" w:themeColor="text1"/>
                                <w:szCs w:val="22"/>
                                <w:lang w:bidi="ar"/>
                              </w:rPr>
                              <w:t>1.4   2.1k</w:t>
                            </w:r>
                            <w:r w:rsidRPr="00B8419D">
                              <w:rPr>
                                <w:rFonts w:ascii="Times New Roman" w:eastAsia="宋体" w:hAnsi="Times New Roman" w:cs="Times New Roman"/>
                                <w:color w:val="000000" w:themeColor="text1"/>
                                <w:szCs w:val="22"/>
                                <w:lang w:bidi="ar"/>
                              </w:rPr>
                              <w:t>m</w:t>
                            </w:r>
                          </w:p>
                          <w:p w14:paraId="53EC1A0F" w14:textId="77777777" w:rsidR="00DF1ED3" w:rsidRDefault="00DF1ED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517408" id="矩形 13" o:spid="_x0000_s1027" style="position:absolute;left:0;text-align:left;margin-left:10.55pt;margin-top:357.6pt;width:131.25pt;height:60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" fillcolor="white [3212]" strokecolor="black [3213]" strokeweight="1pt">
                <v:textbox>
                  <w:txbxContent>
                    <w:p w14:paraId="17FEA626" w14:textId="77777777" w:rsidR="00DF1ED3" w:rsidRDefault="00F01596">
                      <w:pPr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rFonts w:ascii="Calibri" w:eastAsia="宋体" w:hAnsi="Calibri" w:cs="宋体" w:hint="eastAsia"/>
                          <w:b/>
                          <w:color w:val="000000" w:themeColor="text1"/>
                          <w:szCs w:val="22"/>
                          <w:lang w:bidi="ar"/>
                        </w:rPr>
                        <w:t>图例：</w:t>
                      </w:r>
                    </w:p>
                    <w:p w14:paraId="1F38CEEE" w14:textId="77777777" w:rsidR="00DF1ED3" w:rsidRDefault="00F01596">
                      <w:pPr>
                        <w:jc w:val="center"/>
                        <w:rPr>
                          <w:sz w:val="24"/>
                          <w:szCs w:val="22"/>
                        </w:rPr>
                      </w:pPr>
                      <w:r>
                        <w:rPr>
                          <w:rFonts w:ascii="Calibri" w:eastAsia="宋体" w:hAnsi="Calibri" w:cs="Times New Roman"/>
                          <w:noProof/>
                          <w:sz w:val="24"/>
                          <w:szCs w:val="22"/>
                          <w:lang w:bidi="ar"/>
                        </w:rPr>
                        <w:drawing>
                          <wp:inline distT="0" distB="0" distL="114300" distR="114300" wp14:anchorId="5D580EAD" wp14:editId="1637E648">
                            <wp:extent cx="981075" cy="95250"/>
                            <wp:effectExtent l="0" t="0" r="9525" b="0"/>
                            <wp:docPr id="14" name="图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2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107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67531B" w14:textId="77777777" w:rsidR="00DF1ED3" w:rsidRPr="00B8419D" w:rsidRDefault="00F01596">
                      <w:pPr>
                        <w:wordWrap w:val="0"/>
                        <w:ind w:rightChars="-100" w:right="-210"/>
                        <w:jc w:val="left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proofErr w:type="gramStart"/>
                      <w:r>
                        <w:rPr>
                          <w:rFonts w:ascii="Times New Roman" w:eastAsia="宋体" w:hAnsi="Times New Roman" w:cs="Times New Roman"/>
                          <w:szCs w:val="22"/>
                          <w:lang w:bidi="ar"/>
                        </w:rPr>
                        <w:t xml:space="preserve">0 </w:t>
                      </w:r>
                      <w:r w:rsidRPr="00B8419D">
                        <w:rPr>
                          <w:rFonts w:ascii="Times New Roman" w:eastAsia="宋体" w:hAnsi="Times New Roman" w:cs="Times New Roman"/>
                          <w:color w:val="000000" w:themeColor="text1"/>
                          <w:szCs w:val="22"/>
                          <w:lang w:bidi="ar"/>
                        </w:rPr>
                        <w:t xml:space="preserve"> </w:t>
                      </w:r>
                      <w:r w:rsidRPr="00B8419D">
                        <w:rPr>
                          <w:rFonts w:ascii="Times New Roman" w:eastAsia="宋体" w:hAnsi="Times New Roman" w:cs="Times New Roman" w:hint="eastAsia"/>
                          <w:color w:val="000000" w:themeColor="text1"/>
                          <w:szCs w:val="22"/>
                          <w:lang w:bidi="ar"/>
                        </w:rPr>
                        <w:t>0</w:t>
                      </w:r>
                      <w:proofErr w:type="gramEnd"/>
                      <w:r w:rsidRPr="00B8419D">
                        <w:rPr>
                          <w:rFonts w:ascii="Times New Roman" w:eastAsia="宋体" w:hAnsi="Times New Roman" w:cs="Times New Roman"/>
                          <w:color w:val="000000" w:themeColor="text1"/>
                          <w:szCs w:val="22"/>
                          <w:lang w:bidi="ar"/>
                        </w:rPr>
                        <w:t xml:space="preserve"> </w:t>
                      </w:r>
                      <w:r w:rsidRPr="00B8419D">
                        <w:rPr>
                          <w:rFonts w:ascii="Times New Roman" w:eastAsia="宋体" w:hAnsi="Times New Roman" w:cs="Times New Roman" w:hint="eastAsia"/>
                          <w:color w:val="000000" w:themeColor="text1"/>
                          <w:szCs w:val="22"/>
                          <w:lang w:bidi="ar"/>
                        </w:rPr>
                        <w:t xml:space="preserve">  0.</w:t>
                      </w:r>
                      <w:r w:rsidRPr="00B8419D">
                        <w:rPr>
                          <w:rFonts w:ascii="Times New Roman" w:eastAsia="宋体" w:hAnsi="Times New Roman" w:cs="Times New Roman"/>
                          <w:color w:val="000000" w:themeColor="text1"/>
                          <w:szCs w:val="22"/>
                          <w:lang w:bidi="ar"/>
                        </w:rPr>
                        <w:t xml:space="preserve">7  </w:t>
                      </w:r>
                      <w:r w:rsidRPr="00B8419D">
                        <w:rPr>
                          <w:rFonts w:ascii="Times New Roman" w:eastAsia="宋体" w:hAnsi="Times New Roman" w:cs="Times New Roman" w:hint="eastAsia"/>
                          <w:color w:val="000000" w:themeColor="text1"/>
                          <w:szCs w:val="22"/>
                          <w:lang w:bidi="ar"/>
                        </w:rPr>
                        <w:t>1.4   2.1k</w:t>
                      </w:r>
                      <w:r w:rsidRPr="00B8419D">
                        <w:rPr>
                          <w:rFonts w:ascii="Times New Roman" w:eastAsia="宋体" w:hAnsi="Times New Roman" w:cs="Times New Roman"/>
                          <w:color w:val="000000" w:themeColor="text1"/>
                          <w:szCs w:val="22"/>
                          <w:lang w:bidi="ar"/>
                        </w:rPr>
                        <w:t>m</w:t>
                      </w:r>
                    </w:p>
                    <w:p w14:paraId="53EC1A0F" w14:textId="77777777" w:rsidR="00DF1ED3" w:rsidRDefault="00DF1ED3"/>
                  </w:txbxContent>
                </v:textbox>
              </v:rect>
            </w:pict>
          </mc:Fallback>
        </mc:AlternateContent>
      </w:r>
      <w:r w:rsidR="00F01596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823C29" wp14:editId="474ACDE1">
                <wp:simplePos x="0" y="0"/>
                <wp:positionH relativeFrom="column">
                  <wp:posOffset>3825240</wp:posOffset>
                </wp:positionH>
                <wp:positionV relativeFrom="paragraph">
                  <wp:posOffset>2764155</wp:posOffset>
                </wp:positionV>
                <wp:extent cx="3723005" cy="1024890"/>
                <wp:effectExtent l="1270" t="4445" r="9525" b="18415"/>
                <wp:wrapNone/>
                <wp:docPr id="15" name="直接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918200" y="4706620"/>
                          <a:ext cx="3723005" cy="1024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12E188" id="直接连接符 15" o:spid="_x0000_s1026" style="position:absolute;left:0;text-align:lef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1.2pt,217.65pt" to="594.35pt,29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" strokecolor="black [3213]" strokeweight=".5pt">
                <v:stroke joinstyle="miter"/>
              </v:line>
            </w:pict>
          </mc:Fallback>
        </mc:AlternateContent>
      </w:r>
      <w:r w:rsidR="00F01596"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58240" behindDoc="0" locked="0" layoutInCell="1" allowOverlap="1" wp14:anchorId="1BC91A8A" wp14:editId="0D4C1A86">
            <wp:simplePos x="0" y="0"/>
            <wp:positionH relativeFrom="column">
              <wp:posOffset>6535420</wp:posOffset>
            </wp:positionH>
            <wp:positionV relativeFrom="paragraph">
              <wp:posOffset>3138170</wp:posOffset>
            </wp:positionV>
            <wp:extent cx="2200275" cy="2162810"/>
            <wp:effectExtent l="9525" t="9525" r="19050" b="18415"/>
            <wp:wrapNone/>
            <wp:docPr id="12" name="图片 4" descr="说明: 20096201827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说明: 20096201827157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1628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 w:rsidR="00F01596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30AAF20" wp14:editId="3BED1B18">
                <wp:simplePos x="0" y="0"/>
                <wp:positionH relativeFrom="column">
                  <wp:posOffset>3720465</wp:posOffset>
                </wp:positionH>
                <wp:positionV relativeFrom="paragraph">
                  <wp:posOffset>2691765</wp:posOffset>
                </wp:positionV>
                <wp:extent cx="114935" cy="123825"/>
                <wp:effectExtent l="6350" t="6350" r="12065" b="22225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44870" y="4487545"/>
                          <a:ext cx="114935" cy="1238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031C0E" id="椭圆 3" o:spid="_x0000_s1026" style="position:absolute;left:0;text-align:left;margin-left:292.95pt;margin-top:211.95pt;width:9.05pt;height:9.7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" fillcolor="red" strokecolor="red" strokeweight="1pt">
                <v:stroke joinstyle="miter"/>
              </v:oval>
            </w:pict>
          </mc:Fallback>
        </mc:AlternateContent>
      </w:r>
      <w:r w:rsidR="00F01596">
        <w:rPr>
          <w:noProof/>
        </w:rPr>
        <w:drawing>
          <wp:inline distT="0" distB="0" distL="114300" distR="114300" wp14:anchorId="1235319A" wp14:editId="1DBC982B">
            <wp:extent cx="8588375" cy="5270500"/>
            <wp:effectExtent l="9525" t="9525" r="12700" b="1587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88375" cy="527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2482FA" w14:textId="77777777" w:rsidR="00444A75" w:rsidRDefault="00444A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4A75">
        <w:rPr>
          <w:rFonts w:ascii="Times New Roman" w:hAnsi="Times New Roman" w:cs="Times New Roman" w:hint="eastAsia"/>
          <w:b/>
          <w:sz w:val="28"/>
          <w:szCs w:val="28"/>
        </w:rPr>
        <w:t>附图</w:t>
      </w:r>
      <w:r w:rsidRPr="00444A75">
        <w:rPr>
          <w:rFonts w:ascii="Times New Roman" w:hAnsi="Times New Roman" w:cs="Times New Roman" w:hint="eastAsia"/>
          <w:b/>
          <w:sz w:val="28"/>
          <w:szCs w:val="28"/>
        </w:rPr>
        <w:t>1</w:t>
      </w:r>
      <w:r w:rsidRPr="00444A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44A75">
        <w:rPr>
          <w:rFonts w:ascii="Times New Roman" w:hAnsi="Times New Roman" w:cs="Times New Roman" w:hint="eastAsia"/>
          <w:b/>
          <w:sz w:val="28"/>
          <w:szCs w:val="28"/>
        </w:rPr>
        <w:t>项目地理位置图</w:t>
      </w:r>
    </w:p>
    <w:p w14:paraId="77C18915" w14:textId="77777777" w:rsidR="003F15E7" w:rsidRDefault="003F15E7"/>
    <w:p w14:paraId="56B4E9C8" w14:textId="77777777" w:rsidR="003F15E7" w:rsidRDefault="003F15E7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 wp14:anchorId="67267E70" wp14:editId="4ACD8034">
            <wp:simplePos x="0" y="0"/>
            <wp:positionH relativeFrom="column">
              <wp:posOffset>8277225</wp:posOffset>
            </wp:positionH>
            <wp:positionV relativeFrom="paragraph">
              <wp:posOffset>56515</wp:posOffset>
            </wp:positionV>
            <wp:extent cx="566420" cy="669925"/>
            <wp:effectExtent l="0" t="0" r="5080" b="0"/>
            <wp:wrapNone/>
            <wp:docPr id="7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66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3F15E7">
        <w:object w:dxaOrig="15630" w:dyaOrig="8656" w14:anchorId="48BC2BD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7.65pt;height:384.85pt" o:ole="" o:bordertopcolor="this" o:borderleftcolor="this" o:borderbottomcolor="this" o:borderrightcolor="this">
            <v:imagedata r:id="rId1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Visio.Drawing.15" ShapeID="_x0000_i1025" DrawAspect="Content" ObjectID="_1653843935" r:id="rId12"/>
        </w:object>
      </w:r>
    </w:p>
    <w:p w14:paraId="757980EF" w14:textId="77777777" w:rsidR="00444A75" w:rsidRPr="003F15E7" w:rsidRDefault="00444A75" w:rsidP="003F15E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5E7">
        <w:rPr>
          <w:rFonts w:ascii="Times New Roman" w:hAnsi="Times New Roman" w:cs="Times New Roman" w:hint="eastAsia"/>
          <w:b/>
          <w:sz w:val="28"/>
          <w:szCs w:val="28"/>
        </w:rPr>
        <w:t>附图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2</w:t>
      </w:r>
      <w:r w:rsidRPr="003F15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项目</w:t>
      </w:r>
      <w:r w:rsidR="003F15E7">
        <w:rPr>
          <w:rFonts w:ascii="Times New Roman" w:hAnsi="Times New Roman" w:cs="Times New Roman" w:hint="eastAsia"/>
          <w:b/>
          <w:sz w:val="28"/>
          <w:szCs w:val="28"/>
        </w:rPr>
        <w:t>敏感目标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示意图</w:t>
      </w:r>
    </w:p>
    <w:p w14:paraId="51544483" w14:textId="77777777" w:rsidR="00444A75" w:rsidRPr="00DB33F0" w:rsidRDefault="00444A75"/>
    <w:p w14:paraId="28D540D0" w14:textId="77777777" w:rsidR="00DF1ED3" w:rsidRDefault="00670BFB"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5EAFF51" wp14:editId="5351BE4F">
                <wp:simplePos x="0" y="0"/>
                <wp:positionH relativeFrom="column">
                  <wp:posOffset>1201502</wp:posOffset>
                </wp:positionH>
                <wp:positionV relativeFrom="paragraph">
                  <wp:posOffset>3077804</wp:posOffset>
                </wp:positionV>
                <wp:extent cx="1325880" cy="279400"/>
                <wp:effectExtent l="190500" t="0" r="26670" b="577850"/>
                <wp:wrapNone/>
                <wp:docPr id="215" name="对话气泡: 矩形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79400"/>
                        </a:xfrm>
                        <a:prstGeom prst="wedgeRectCallout">
                          <a:avLst>
                            <a:gd name="adj1" fmla="val -61769"/>
                            <a:gd name="adj2" fmla="val 225451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580346" w14:textId="77777777" w:rsidR="00670BFB" w:rsidRPr="00670BFB" w:rsidRDefault="00670BFB" w:rsidP="00670BF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EAFF51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对话气泡: 矩形 215" o:spid="_x0000_s1028" type="#_x0000_t61" style="position:absolute;left:0;text-align:left;margin-left:94.6pt;margin-top:242.35pt;width:104.4pt;height:22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" adj="-2542,59497" fillcolor="#ffc000" strokecolor="red" strokeweight="1pt">
                <v:textbox>
                  <w:txbxContent>
                    <w:p w14:paraId="37580346" w14:textId="77777777" w:rsidR="00670BFB" w:rsidRPr="00670BFB" w:rsidRDefault="00670BFB" w:rsidP="00670BFB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1FECE85" wp14:editId="2745746C">
                <wp:simplePos x="0" y="0"/>
                <wp:positionH relativeFrom="column">
                  <wp:posOffset>918845</wp:posOffset>
                </wp:positionH>
                <wp:positionV relativeFrom="paragraph">
                  <wp:posOffset>3808994</wp:posOffset>
                </wp:positionV>
                <wp:extent cx="181155" cy="146649"/>
                <wp:effectExtent l="0" t="0" r="28575" b="25400"/>
                <wp:wrapNone/>
                <wp:docPr id="214" name="矩形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155" cy="14664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C0B56E" id="矩形 214" o:spid="_x0000_s1026" style="position:absolute;left:0;text-align:left;margin-left:72.35pt;margin-top:299.9pt;width:14.25pt;height:11.5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" fillcolor="red" strokecolor="red" strokeweight="1pt"/>
            </w:pict>
          </mc:Fallback>
        </mc:AlternateContent>
      </w:r>
      <w:r w:rsidR="00F01596">
        <w:rPr>
          <w:noProof/>
        </w:rPr>
        <w:drawing>
          <wp:inline distT="0" distB="0" distL="114300" distR="114300" wp14:anchorId="2E901E3E" wp14:editId="69E4F42E">
            <wp:extent cx="8797159" cy="5129752"/>
            <wp:effectExtent l="0" t="0" r="444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07447" cy="5135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442A2" w14:textId="77777777" w:rsidR="00DF1ED3" w:rsidRDefault="00670BFB" w:rsidP="003F15E7">
      <w:pPr>
        <w:jc w:val="center"/>
      </w:pPr>
      <w:r w:rsidRPr="00670BFB">
        <w:rPr>
          <w:rFonts w:ascii="Times New Roman" w:hAnsi="Times New Roman" w:cs="Times New Roman" w:hint="eastAsia"/>
          <w:b/>
          <w:sz w:val="28"/>
          <w:szCs w:val="28"/>
        </w:rPr>
        <w:t>附图</w:t>
      </w:r>
      <w:r w:rsidRPr="00670BFB">
        <w:rPr>
          <w:rFonts w:ascii="Times New Roman" w:hAnsi="Times New Roman" w:cs="Times New Roman" w:hint="eastAsia"/>
          <w:b/>
          <w:sz w:val="28"/>
          <w:szCs w:val="28"/>
        </w:rPr>
        <w:t>3</w:t>
      </w:r>
      <w:r w:rsidRPr="00670BF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 w:hint="eastAsia"/>
          <w:b/>
          <w:sz w:val="28"/>
          <w:szCs w:val="28"/>
        </w:rPr>
        <w:t>项目与</w:t>
      </w:r>
      <w:r w:rsidRPr="00670BFB">
        <w:rPr>
          <w:rFonts w:ascii="Times New Roman" w:hAnsi="Times New Roman" w:cs="Times New Roman" w:hint="eastAsia"/>
          <w:b/>
          <w:sz w:val="28"/>
          <w:szCs w:val="28"/>
        </w:rPr>
        <w:t>木里港片区规划</w:t>
      </w:r>
      <w:r w:rsidR="00444A75">
        <w:rPr>
          <w:rFonts w:ascii="Times New Roman" w:hAnsi="Times New Roman" w:cs="Times New Roman" w:hint="eastAsia"/>
          <w:b/>
          <w:sz w:val="28"/>
          <w:szCs w:val="28"/>
        </w:rPr>
        <w:t>位置关系</w:t>
      </w:r>
      <w:r w:rsidRPr="00670BFB">
        <w:rPr>
          <w:rFonts w:ascii="Times New Roman" w:hAnsi="Times New Roman" w:cs="Times New Roman" w:hint="eastAsia"/>
          <w:b/>
          <w:sz w:val="28"/>
          <w:szCs w:val="28"/>
        </w:rPr>
        <w:t>图</w:t>
      </w:r>
      <w:r w:rsidR="00F01596">
        <w:br w:type="page"/>
      </w:r>
    </w:p>
    <w:p w14:paraId="421CF6E0" w14:textId="77777777" w:rsidR="00670BFB" w:rsidRDefault="00444A75" w:rsidP="00670BFB">
      <w:pPr>
        <w:jc w:val="center"/>
        <w:rPr>
          <w:b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76160" behindDoc="0" locked="0" layoutInCell="1" allowOverlap="1" wp14:anchorId="0F7889BE" wp14:editId="1E48E942">
            <wp:simplePos x="0" y="0"/>
            <wp:positionH relativeFrom="column">
              <wp:posOffset>7003415</wp:posOffset>
            </wp:positionH>
            <wp:positionV relativeFrom="paragraph">
              <wp:posOffset>24927</wp:posOffset>
            </wp:positionV>
            <wp:extent cx="748370" cy="885124"/>
            <wp:effectExtent l="0" t="0" r="0" b="0"/>
            <wp:wrapNone/>
            <wp:docPr id="216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70" cy="88512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6E295B65" wp14:editId="43A42A67">
                <wp:simplePos x="0" y="0"/>
                <wp:positionH relativeFrom="column">
                  <wp:posOffset>6694500</wp:posOffset>
                </wp:positionH>
                <wp:positionV relativeFrom="paragraph">
                  <wp:posOffset>5102225</wp:posOffset>
                </wp:positionV>
                <wp:extent cx="112675" cy="130009"/>
                <wp:effectExtent l="19050" t="19050" r="40005" b="22860"/>
                <wp:wrapNone/>
                <wp:docPr id="207" name="等腰三角形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75" cy="13000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4F0F405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207" o:spid="_x0000_s1026" type="#_x0000_t5" style="position:absolute;left:0;text-align:left;margin-left:527.15pt;margin-top:401.75pt;width:8.85pt;height:10.2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" fillcolor="red" strokecolor="red" strokeweight="1pt"/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0BFB7CE0" wp14:editId="49F24D7B">
                <wp:simplePos x="0" y="0"/>
                <wp:positionH relativeFrom="column">
                  <wp:posOffset>6682588</wp:posOffset>
                </wp:positionH>
                <wp:positionV relativeFrom="paragraph">
                  <wp:posOffset>4894580</wp:posOffset>
                </wp:positionV>
                <wp:extent cx="138022" cy="138023"/>
                <wp:effectExtent l="0" t="0" r="14605" b="14605"/>
                <wp:wrapNone/>
                <wp:docPr id="206" name="椭圆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022" cy="138023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E8A6DA" id="椭圆 206" o:spid="_x0000_s1026" style="position:absolute;left:0;text-align:left;margin-left:526.2pt;margin-top:385.4pt;width:10.85pt;height:10.85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" fillcolor="#ffc000" strokecolor="#ffc000" strokeweight="1pt">
                <v:stroke joinstyle="miter"/>
              </v:oval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6F9332AF" wp14:editId="7D0C5CF4">
                <wp:simplePos x="0" y="0"/>
                <wp:positionH relativeFrom="column">
                  <wp:posOffset>6495237</wp:posOffset>
                </wp:positionH>
                <wp:positionV relativeFrom="paragraph">
                  <wp:posOffset>4622546</wp:posOffset>
                </wp:positionV>
                <wp:extent cx="1250899" cy="683412"/>
                <wp:effectExtent l="0" t="0" r="26035" b="21590"/>
                <wp:wrapNone/>
                <wp:docPr id="205" name="文本框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99" cy="683412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1E7801C" w14:textId="77777777" w:rsidR="00670BFB" w:rsidRDefault="00670BFB" w:rsidP="00670BFB">
                            <w:pPr>
                              <w:ind w:firstLine="480"/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670BFB">
                              <w:rPr>
                                <w:sz w:val="24"/>
                                <w:szCs w:val="32"/>
                              </w:rPr>
                              <w:t>图</w:t>
                            </w:r>
                            <w:r w:rsidRPr="00670BFB">
                              <w:rPr>
                                <w:rFonts w:hint="eastAsia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670BFB">
                              <w:rPr>
                                <w:sz w:val="24"/>
                                <w:szCs w:val="32"/>
                              </w:rPr>
                              <w:t xml:space="preserve">  </w:t>
                            </w:r>
                            <w:r w:rsidRPr="00670BFB">
                              <w:rPr>
                                <w:sz w:val="24"/>
                                <w:szCs w:val="32"/>
                              </w:rPr>
                              <w:t>例</w:t>
                            </w:r>
                          </w:p>
                          <w:p w14:paraId="792A5A41" w14:textId="77777777" w:rsidR="00670BFB" w:rsidRPr="00F56091" w:rsidRDefault="00670BFB" w:rsidP="00670BFB">
                            <w:pPr>
                              <w:ind w:firstLineChars="250" w:firstLine="550"/>
                              <w:rPr>
                                <w:sz w:val="22"/>
                                <w:szCs w:val="22"/>
                              </w:rPr>
                            </w:pPr>
                            <w:r w:rsidRPr="00F56091">
                              <w:rPr>
                                <w:sz w:val="22"/>
                                <w:szCs w:val="22"/>
                              </w:rPr>
                              <w:t>大气</w:t>
                            </w:r>
                            <w:r w:rsidRPr="00F5609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监测点</w:t>
                            </w:r>
                          </w:p>
                          <w:p w14:paraId="68D576A2" w14:textId="77777777" w:rsidR="00670BFB" w:rsidRPr="00F56091" w:rsidRDefault="00670BFB" w:rsidP="00670BFB">
                            <w:pPr>
                              <w:ind w:firstLineChars="250" w:firstLine="55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噪声</w:t>
                            </w:r>
                            <w:r w:rsidRPr="00F5609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监测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9332AF" id="_x0000_t202" coordsize="21600,21600" o:spt="202" path="m,l,21600r21600,l21600,xe">
                <v:stroke joinstyle="miter"/>
                <v:path gradientshapeok="t" o:connecttype="rect"/>
              </v:shapetype>
              <v:shape id="文本框 205" o:spid="_x0000_s1029" type="#_x0000_t202" style="position:absolute;left:0;text-align:left;margin-left:511.45pt;margin-top:364pt;width:98.5pt;height:53.8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" fillcolor="#ed7d31 [3205]" strokeweight=".5pt">
                <v:textbox>
                  <w:txbxContent>
                    <w:p w14:paraId="11E7801C" w14:textId="77777777" w:rsidR="00670BFB" w:rsidRDefault="00670BFB" w:rsidP="00670BFB">
                      <w:pPr>
                        <w:ind w:firstLine="480"/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 w:rsidRPr="00670BFB">
                        <w:rPr>
                          <w:sz w:val="24"/>
                          <w:szCs w:val="32"/>
                        </w:rPr>
                        <w:t>图</w:t>
                      </w:r>
                      <w:r w:rsidRPr="00670BFB">
                        <w:rPr>
                          <w:rFonts w:hint="eastAsia"/>
                          <w:sz w:val="24"/>
                          <w:szCs w:val="32"/>
                        </w:rPr>
                        <w:t xml:space="preserve"> </w:t>
                      </w:r>
                      <w:r w:rsidRPr="00670BFB">
                        <w:rPr>
                          <w:sz w:val="24"/>
                          <w:szCs w:val="32"/>
                        </w:rPr>
                        <w:t xml:space="preserve">  </w:t>
                      </w:r>
                      <w:r w:rsidRPr="00670BFB">
                        <w:rPr>
                          <w:sz w:val="24"/>
                          <w:szCs w:val="32"/>
                        </w:rPr>
                        <w:t>例</w:t>
                      </w:r>
                    </w:p>
                    <w:p w14:paraId="792A5A41" w14:textId="77777777" w:rsidR="00670BFB" w:rsidRPr="00F56091" w:rsidRDefault="00670BFB" w:rsidP="00670BFB">
                      <w:pPr>
                        <w:ind w:firstLineChars="250" w:firstLine="550"/>
                        <w:rPr>
                          <w:sz w:val="22"/>
                          <w:szCs w:val="22"/>
                        </w:rPr>
                      </w:pPr>
                      <w:r w:rsidRPr="00F56091">
                        <w:rPr>
                          <w:sz w:val="22"/>
                          <w:szCs w:val="22"/>
                        </w:rPr>
                        <w:t>大气</w:t>
                      </w:r>
                      <w:r w:rsidRPr="00F56091">
                        <w:rPr>
                          <w:rFonts w:hint="eastAsia"/>
                          <w:sz w:val="22"/>
                          <w:szCs w:val="22"/>
                        </w:rPr>
                        <w:t>监测点</w:t>
                      </w:r>
                    </w:p>
                    <w:p w14:paraId="68D576A2" w14:textId="77777777" w:rsidR="00670BFB" w:rsidRPr="00F56091" w:rsidRDefault="00670BFB" w:rsidP="00670BFB">
                      <w:pPr>
                        <w:ind w:firstLineChars="250" w:firstLine="55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噪声</w:t>
                      </w:r>
                      <w:r w:rsidRPr="00F56091">
                        <w:rPr>
                          <w:rFonts w:hint="eastAsia"/>
                          <w:sz w:val="22"/>
                          <w:szCs w:val="22"/>
                        </w:rPr>
                        <w:t>监测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点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E5706BB" wp14:editId="4BAA2B25">
                <wp:simplePos x="0" y="0"/>
                <wp:positionH relativeFrom="column">
                  <wp:posOffset>3053674</wp:posOffset>
                </wp:positionH>
                <wp:positionV relativeFrom="paragraph">
                  <wp:posOffset>3976507</wp:posOffset>
                </wp:positionV>
                <wp:extent cx="671715" cy="476702"/>
                <wp:effectExtent l="0" t="0" r="0" b="0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F308C3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706BB" id="文本框 109" o:spid="_x0000_s1030" type="#_x0000_t202" style="position:absolute;left:0;text-align:left;margin-left:240.45pt;margin-top:313.1pt;width:52.9pt;height:37.5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" filled="f" stroked="f" strokeweight=".5pt">
                <v:textbox>
                  <w:txbxContent>
                    <w:p w14:paraId="6DF308C3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G2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5A4603E8" wp14:editId="4B10B079">
                <wp:simplePos x="0" y="0"/>
                <wp:positionH relativeFrom="column">
                  <wp:posOffset>4435969</wp:posOffset>
                </wp:positionH>
                <wp:positionV relativeFrom="paragraph">
                  <wp:posOffset>2806225</wp:posOffset>
                </wp:positionV>
                <wp:extent cx="671715" cy="476702"/>
                <wp:effectExtent l="0" t="0" r="0" b="0"/>
                <wp:wrapNone/>
                <wp:docPr id="156" name="文本框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F6DE62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603E8" id="文本框 156" o:spid="_x0000_s1031" type="#_x0000_t202" style="position:absolute;left:0;text-align:left;margin-left:349.3pt;margin-top:220.95pt;width:52.9pt;height:37.5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" filled="f" stroked="f" strokeweight=".5pt">
                <v:textbox>
                  <w:txbxContent>
                    <w:p w14:paraId="72F6DE62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G1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A4EFFF3" wp14:editId="23BDFFFF">
                <wp:simplePos x="0" y="0"/>
                <wp:positionH relativeFrom="column">
                  <wp:posOffset>2975395</wp:posOffset>
                </wp:positionH>
                <wp:positionV relativeFrom="paragraph">
                  <wp:posOffset>3980228</wp:posOffset>
                </wp:positionV>
                <wp:extent cx="138022" cy="138023"/>
                <wp:effectExtent l="0" t="0" r="14605" b="14605"/>
                <wp:wrapNone/>
                <wp:docPr id="163" name="椭圆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022" cy="138023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B187FEB" id="椭圆 163" o:spid="_x0000_s1026" style="position:absolute;left:0;text-align:left;margin-left:234.3pt;margin-top:313.4pt;width:10.85pt;height:10.85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" fillcolor="#ffc000" strokecolor="#ffc000" strokeweight="1pt">
                <v:stroke joinstyle="miter"/>
              </v:oval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B1290A2" wp14:editId="22437D21">
                <wp:simplePos x="0" y="0"/>
                <wp:positionH relativeFrom="column">
                  <wp:posOffset>4459857</wp:posOffset>
                </wp:positionH>
                <wp:positionV relativeFrom="paragraph">
                  <wp:posOffset>3040811</wp:posOffset>
                </wp:positionV>
                <wp:extent cx="138022" cy="138023"/>
                <wp:effectExtent l="0" t="0" r="14605" b="14605"/>
                <wp:wrapNone/>
                <wp:docPr id="164" name="椭圆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022" cy="138023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ECACBF5" id="椭圆 164" o:spid="_x0000_s1026" style="position:absolute;left:0;text-align:left;margin-left:351.15pt;margin-top:239.45pt;width:10.85pt;height:10.8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" fillcolor="#ffc000" strokecolor="#ffc000" strokeweight="1pt">
                <v:stroke joinstyle="miter"/>
              </v:oval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2243282" wp14:editId="11B25EB3">
                <wp:simplePos x="0" y="0"/>
                <wp:positionH relativeFrom="column">
                  <wp:posOffset>3031743</wp:posOffset>
                </wp:positionH>
                <wp:positionV relativeFrom="paragraph">
                  <wp:posOffset>2779350</wp:posOffset>
                </wp:positionV>
                <wp:extent cx="671715" cy="476702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8D016A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 w:rsidRPr="001F423B">
                              <w:rPr>
                                <w:rFonts w:hint="eastAsia"/>
                                <w:color w:val="FF0000"/>
                              </w:rPr>
                              <w:t>N</w:t>
                            </w:r>
                            <w:r>
                              <w:rPr>
                                <w:color w:val="FF000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43282" id="文本框 11" o:spid="_x0000_s1032" type="#_x0000_t202" style="position:absolute;left:0;text-align:left;margin-left:238.7pt;margin-top:218.85pt;width:52.9pt;height:37.5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" filled="f" stroked="f" strokeweight=".5pt">
                <v:textbox>
                  <w:txbxContent>
                    <w:p w14:paraId="368D016A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 w:rsidRPr="001F423B">
                        <w:rPr>
                          <w:rFonts w:hint="eastAsia"/>
                          <w:color w:val="FF0000"/>
                        </w:rPr>
                        <w:t>N</w:t>
                      </w:r>
                      <w:r>
                        <w:rPr>
                          <w:color w:val="FF000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2E7B8B8" wp14:editId="0EA62D75">
                <wp:simplePos x="0" y="0"/>
                <wp:positionH relativeFrom="column">
                  <wp:posOffset>4336601</wp:posOffset>
                </wp:positionH>
                <wp:positionV relativeFrom="paragraph">
                  <wp:posOffset>1817659</wp:posOffset>
                </wp:positionV>
                <wp:extent cx="671715" cy="476702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D4FAE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 w:rsidRPr="001F423B">
                              <w:rPr>
                                <w:rFonts w:hint="eastAsia"/>
                                <w:color w:val="FF0000"/>
                              </w:rPr>
                              <w:t>N</w:t>
                            </w:r>
                            <w:r>
                              <w:rPr>
                                <w:color w:val="FF000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E7B8B8" id="文本框 10" o:spid="_x0000_s1033" type="#_x0000_t202" style="position:absolute;left:0;text-align:left;margin-left:341.45pt;margin-top:143.1pt;width:52.9pt;height:37.5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" filled="f" stroked="f" strokeweight=".5pt">
                <v:textbox>
                  <w:txbxContent>
                    <w:p w14:paraId="670D4FAE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 w:rsidRPr="001F423B">
                        <w:rPr>
                          <w:rFonts w:hint="eastAsia"/>
                          <w:color w:val="FF0000"/>
                        </w:rPr>
                        <w:t>N</w:t>
                      </w:r>
                      <w:r>
                        <w:rPr>
                          <w:color w:val="FF000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82AA758" wp14:editId="37628A2D">
                <wp:simplePos x="0" y="0"/>
                <wp:positionH relativeFrom="column">
                  <wp:posOffset>3651966</wp:posOffset>
                </wp:positionH>
                <wp:positionV relativeFrom="paragraph">
                  <wp:posOffset>2822153</wp:posOffset>
                </wp:positionV>
                <wp:extent cx="671715" cy="476702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768738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 w:rsidRPr="001F423B">
                              <w:rPr>
                                <w:rFonts w:hint="eastAsia"/>
                                <w:color w:val="FF0000"/>
                              </w:rPr>
                              <w:t>N</w:t>
                            </w:r>
                            <w:r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AA758" id="文本框 9" o:spid="_x0000_s1034" type="#_x0000_t202" style="position:absolute;left:0;text-align:left;margin-left:287.55pt;margin-top:222.2pt;width:52.9pt;height:37.5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" filled="f" stroked="f" strokeweight=".5pt">
                <v:textbox>
                  <w:txbxContent>
                    <w:p w14:paraId="72768738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 w:rsidRPr="001F423B">
                        <w:rPr>
                          <w:rFonts w:hint="eastAsia"/>
                          <w:color w:val="FF0000"/>
                        </w:rPr>
                        <w:t>N</w:t>
                      </w:r>
                      <w:r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A5BA475" wp14:editId="08C0FA9E">
                <wp:simplePos x="0" y="0"/>
                <wp:positionH relativeFrom="column">
                  <wp:posOffset>4354361</wp:posOffset>
                </wp:positionH>
                <wp:positionV relativeFrom="paragraph">
                  <wp:posOffset>3589796</wp:posOffset>
                </wp:positionV>
                <wp:extent cx="671715" cy="476702"/>
                <wp:effectExtent l="0" t="0" r="0" b="0"/>
                <wp:wrapNone/>
                <wp:docPr id="165" name="文本框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7FB3EA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 w:rsidRPr="001F423B">
                              <w:rPr>
                                <w:rFonts w:hint="eastAsia"/>
                                <w:color w:val="FF0000"/>
                              </w:rPr>
                              <w:t>N</w:t>
                            </w: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BA475" id="文本框 165" o:spid="_x0000_s1035" type="#_x0000_t202" style="position:absolute;left:0;text-align:left;margin-left:342.85pt;margin-top:282.65pt;width:52.9pt;height:37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" filled="f" stroked="f" strokeweight=".5pt">
                <v:textbox>
                  <w:txbxContent>
                    <w:p w14:paraId="397FB3EA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 w:rsidRPr="001F423B">
                        <w:rPr>
                          <w:rFonts w:hint="eastAsia"/>
                          <w:color w:val="FF0000"/>
                        </w:rPr>
                        <w:t>N</w:t>
                      </w:r>
                      <w:r>
                        <w:rPr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E5B3844" wp14:editId="3C8A83BC">
                <wp:simplePos x="0" y="0"/>
                <wp:positionH relativeFrom="column">
                  <wp:posOffset>5447139</wp:posOffset>
                </wp:positionH>
                <wp:positionV relativeFrom="paragraph">
                  <wp:posOffset>2882587</wp:posOffset>
                </wp:positionV>
                <wp:extent cx="671715" cy="476702"/>
                <wp:effectExtent l="0" t="0" r="0" b="0"/>
                <wp:wrapNone/>
                <wp:docPr id="166" name="文本框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4C1F92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 w:rsidRPr="001F423B">
                              <w:rPr>
                                <w:rFonts w:hint="eastAsia"/>
                                <w:color w:val="FF0000"/>
                              </w:rPr>
                              <w:t>N</w:t>
                            </w:r>
                            <w:r w:rsidRPr="001F423B"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B3844" id="文本框 166" o:spid="_x0000_s1036" type="#_x0000_t202" style="position:absolute;left:0;text-align:left;margin-left:428.9pt;margin-top:227pt;width:52.9pt;height:37.5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" filled="f" stroked="f" strokeweight=".5pt">
                <v:textbox>
                  <w:txbxContent>
                    <w:p w14:paraId="0F4C1F92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 w:rsidRPr="001F423B">
                        <w:rPr>
                          <w:rFonts w:hint="eastAsia"/>
                          <w:color w:val="FF0000"/>
                        </w:rPr>
                        <w:t>N</w:t>
                      </w:r>
                      <w:r w:rsidRPr="001F423B"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28ECA707" wp14:editId="19D08851">
                <wp:simplePos x="0" y="0"/>
                <wp:positionH relativeFrom="column">
                  <wp:posOffset>3338595</wp:posOffset>
                </wp:positionH>
                <wp:positionV relativeFrom="paragraph">
                  <wp:posOffset>2819355</wp:posOffset>
                </wp:positionV>
                <wp:extent cx="112675" cy="130009"/>
                <wp:effectExtent l="19050" t="19050" r="40005" b="22860"/>
                <wp:wrapNone/>
                <wp:docPr id="6" name="等腰三角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75" cy="13000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70B7FD" id="等腰三角形 6" o:spid="_x0000_s1026" type="#_x0000_t5" style="position:absolute;left:0;text-align:left;margin-left:262.9pt;margin-top:222pt;width:8.85pt;height:10.2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" fillcolor="red" strokecolor="red" strokeweight="1pt"/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700A5DEB" wp14:editId="58C2000C">
                <wp:simplePos x="0" y="0"/>
                <wp:positionH relativeFrom="column">
                  <wp:posOffset>3690211</wp:posOffset>
                </wp:positionH>
                <wp:positionV relativeFrom="paragraph">
                  <wp:posOffset>2737822</wp:posOffset>
                </wp:positionV>
                <wp:extent cx="112675" cy="130009"/>
                <wp:effectExtent l="19050" t="19050" r="40005" b="22860"/>
                <wp:wrapNone/>
                <wp:docPr id="167" name="等腰三角形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75" cy="13000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736A81" id="等腰三角形 167" o:spid="_x0000_s1026" type="#_x0000_t5" style="position:absolute;left:0;text-align:left;margin-left:290.55pt;margin-top:215.6pt;width:8.85pt;height:10.25pt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" fillcolor="red" strokecolor="red" strokeweight="1pt"/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2588B9FB" wp14:editId="0953A210">
                <wp:simplePos x="0" y="0"/>
                <wp:positionH relativeFrom="column">
                  <wp:posOffset>4505915</wp:posOffset>
                </wp:positionH>
                <wp:positionV relativeFrom="paragraph">
                  <wp:posOffset>3483974</wp:posOffset>
                </wp:positionV>
                <wp:extent cx="112675" cy="130009"/>
                <wp:effectExtent l="19050" t="19050" r="40005" b="22860"/>
                <wp:wrapNone/>
                <wp:docPr id="168" name="等腰三角形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75" cy="13000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564571" id="等腰三角形 168" o:spid="_x0000_s1026" type="#_x0000_t5" style="position:absolute;left:0;text-align:left;margin-left:354.8pt;margin-top:274.35pt;width:8.85pt;height:10.25pt;z-index: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" fillcolor="red" strokecolor="red" strokeweight="1pt"/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687CE50D" wp14:editId="1A6C0821">
                <wp:simplePos x="0" y="0"/>
                <wp:positionH relativeFrom="column">
                  <wp:posOffset>5555056</wp:posOffset>
                </wp:positionH>
                <wp:positionV relativeFrom="paragraph">
                  <wp:posOffset>2795547</wp:posOffset>
                </wp:positionV>
                <wp:extent cx="112675" cy="130009"/>
                <wp:effectExtent l="19050" t="19050" r="40005" b="22860"/>
                <wp:wrapNone/>
                <wp:docPr id="169" name="等腰三角形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75" cy="13000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C80895" id="等腰三角形 169" o:spid="_x0000_s1026" type="#_x0000_t5" style="position:absolute;left:0;text-align:left;margin-left:437.4pt;margin-top:220.1pt;width:8.85pt;height:10.25pt;z-index: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" fillcolor="red" strokecolor="red" strokeweight="1pt"/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D809CC0" wp14:editId="0A0A4586">
                <wp:simplePos x="0" y="0"/>
                <wp:positionH relativeFrom="column">
                  <wp:posOffset>4650006</wp:posOffset>
                </wp:positionH>
                <wp:positionV relativeFrom="paragraph">
                  <wp:posOffset>1886221</wp:posOffset>
                </wp:positionV>
                <wp:extent cx="112675" cy="130009"/>
                <wp:effectExtent l="19050" t="19050" r="40005" b="22860"/>
                <wp:wrapNone/>
                <wp:docPr id="2" name="等腰三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675" cy="13000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F11EBF" id="等腰三角形 2" o:spid="_x0000_s1026" type="#_x0000_t5" style="position:absolute;left:0;text-align:left;margin-left:366.15pt;margin-top:148.5pt;width:8.85pt;height:10.25pt;z-index: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" fillcolor="red" strokecolor="red" strokeweight="1pt"/>
            </w:pict>
          </mc:Fallback>
        </mc:AlternateContent>
      </w:r>
      <w:r w:rsidR="00670BFB">
        <w:rPr>
          <w:noProof/>
        </w:rPr>
        <w:drawing>
          <wp:inline distT="0" distB="0" distL="0" distR="0" wp14:anchorId="4719DC01" wp14:editId="4619E04A">
            <wp:extent cx="6594475" cy="5274310"/>
            <wp:effectExtent l="19050" t="19050" r="15875" b="215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4475" cy="52743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37C7CA" w14:textId="77777777" w:rsidR="00670BFB" w:rsidRDefault="00670BFB" w:rsidP="00670BF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BFB">
        <w:rPr>
          <w:rFonts w:ascii="Times New Roman" w:hAnsi="Times New Roman" w:cs="Times New Roman"/>
          <w:b/>
          <w:sz w:val="28"/>
          <w:szCs w:val="28"/>
        </w:rPr>
        <w:t>附图</w:t>
      </w:r>
      <w:r w:rsidRPr="00670BFB">
        <w:rPr>
          <w:rFonts w:ascii="Times New Roman" w:hAnsi="Times New Roman" w:cs="Times New Roman"/>
          <w:b/>
          <w:sz w:val="28"/>
          <w:szCs w:val="28"/>
        </w:rPr>
        <w:t xml:space="preserve">4-1 </w:t>
      </w:r>
      <w:r w:rsidRPr="00670BFB">
        <w:rPr>
          <w:rFonts w:ascii="Times New Roman" w:hAnsi="Times New Roman" w:cs="Times New Roman"/>
          <w:b/>
          <w:sz w:val="28"/>
          <w:szCs w:val="28"/>
        </w:rPr>
        <w:t>监测布点图（大气、噪声）</w:t>
      </w:r>
    </w:p>
    <w:p w14:paraId="32F8771C" w14:textId="77777777" w:rsidR="00670BFB" w:rsidRDefault="007F024E" w:rsidP="00670BFB">
      <w:pPr>
        <w:jc w:val="center"/>
        <w:rPr>
          <w:b/>
          <w:sz w:val="36"/>
          <w:szCs w:val="3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9BE4D20" wp14:editId="44A1A116">
                <wp:simplePos x="0" y="0"/>
                <wp:positionH relativeFrom="column">
                  <wp:posOffset>4347431</wp:posOffset>
                </wp:positionH>
                <wp:positionV relativeFrom="paragraph">
                  <wp:posOffset>1651939</wp:posOffset>
                </wp:positionV>
                <wp:extent cx="1325880" cy="279400"/>
                <wp:effectExtent l="0" t="438150" r="26670" b="25400"/>
                <wp:wrapNone/>
                <wp:docPr id="19" name="对话气泡: 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79400"/>
                        </a:xfrm>
                        <a:prstGeom prst="wedgeRectCallout">
                          <a:avLst>
                            <a:gd name="adj1" fmla="val -43692"/>
                            <a:gd name="adj2" fmla="val -194331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0A60B5" w14:textId="77777777" w:rsidR="007F024E" w:rsidRPr="00670BFB" w:rsidRDefault="007F024E" w:rsidP="00670BF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E4D20" id="对话气泡: 矩形 19" o:spid="_x0000_s1037" type="#_x0000_t61" style="position:absolute;left:0;text-align:left;margin-left:342.3pt;margin-top:130.05pt;width:104.4pt;height:22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" adj="1363,-31175" fillcolor="#ffc000" strokecolor="red" strokeweight="1pt">
                <v:textbox>
                  <w:txbxContent>
                    <w:p w14:paraId="710A60B5" w14:textId="77777777" w:rsidR="007F024E" w:rsidRPr="00670BFB" w:rsidRDefault="007F024E" w:rsidP="00670BFB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污水处理厂</w:t>
                      </w:r>
                    </w:p>
                  </w:txbxContent>
                </v:textbox>
              </v:shape>
            </w:pict>
          </mc:Fallback>
        </mc:AlternateContent>
      </w:r>
      <w:r w:rsidR="00444A75">
        <w:rPr>
          <w:noProof/>
        </w:rPr>
        <w:drawing>
          <wp:anchor distT="0" distB="0" distL="114300" distR="114300" simplePos="0" relativeHeight="251651584" behindDoc="0" locked="0" layoutInCell="1" allowOverlap="1" wp14:anchorId="07ADA861" wp14:editId="2C214D7B">
            <wp:simplePos x="0" y="0"/>
            <wp:positionH relativeFrom="column">
              <wp:posOffset>7874635</wp:posOffset>
            </wp:positionH>
            <wp:positionV relativeFrom="paragraph">
              <wp:posOffset>27305</wp:posOffset>
            </wp:positionV>
            <wp:extent cx="748030" cy="884555"/>
            <wp:effectExtent l="0" t="0" r="0" b="0"/>
            <wp:wrapNone/>
            <wp:docPr id="217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88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4A75"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4A64306" wp14:editId="496600C4">
                <wp:simplePos x="0" y="0"/>
                <wp:positionH relativeFrom="column">
                  <wp:posOffset>7043420</wp:posOffset>
                </wp:positionH>
                <wp:positionV relativeFrom="paragraph">
                  <wp:posOffset>5176576</wp:posOffset>
                </wp:positionV>
                <wp:extent cx="358140" cy="0"/>
                <wp:effectExtent l="38100" t="76200" r="22860" b="95250"/>
                <wp:wrapNone/>
                <wp:docPr id="210" name="直接箭头连接符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14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ABFC253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10" o:spid="_x0000_s1026" type="#_x0000_t32" style="position:absolute;left:0;text-align:left;margin-left:554.6pt;margin-top:407.6pt;width:28.2pt;height:0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" strokecolor="red" strokeweight=".5pt">
                <v:stroke startarrow="block" endarrow="block" joinstyle="miter"/>
              </v:shape>
            </w:pict>
          </mc:Fallback>
        </mc:AlternateContent>
      </w:r>
      <w:r w:rsidR="00444A75"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693832E5" wp14:editId="2C057746">
                <wp:simplePos x="0" y="0"/>
                <wp:positionH relativeFrom="column">
                  <wp:posOffset>6861922</wp:posOffset>
                </wp:positionH>
                <wp:positionV relativeFrom="paragraph">
                  <wp:posOffset>4822106</wp:posOffset>
                </wp:positionV>
                <wp:extent cx="1754505" cy="499187"/>
                <wp:effectExtent l="0" t="0" r="17145" b="15240"/>
                <wp:wrapNone/>
                <wp:docPr id="208" name="文本框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4505" cy="499187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33D07A" w14:textId="77777777" w:rsidR="00670BFB" w:rsidRDefault="00670BFB" w:rsidP="00670BFB">
                            <w:pPr>
                              <w:ind w:firstLine="480"/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 xml:space="preserve">     </w:t>
                            </w:r>
                            <w:r w:rsidRPr="00670BFB">
                              <w:rPr>
                                <w:sz w:val="24"/>
                                <w:szCs w:val="32"/>
                              </w:rPr>
                              <w:t>图</w:t>
                            </w:r>
                            <w:r w:rsidRPr="00670BFB">
                              <w:rPr>
                                <w:rFonts w:hint="eastAsia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Pr="00670BFB">
                              <w:rPr>
                                <w:sz w:val="24"/>
                                <w:szCs w:val="32"/>
                              </w:rPr>
                              <w:t xml:space="preserve">  </w:t>
                            </w:r>
                            <w:r w:rsidRPr="00670BFB">
                              <w:rPr>
                                <w:sz w:val="24"/>
                                <w:szCs w:val="32"/>
                              </w:rPr>
                              <w:t>例</w:t>
                            </w:r>
                          </w:p>
                          <w:p w14:paraId="02D1CC2A" w14:textId="77777777" w:rsidR="00670BFB" w:rsidRPr="00F56091" w:rsidRDefault="00670BFB" w:rsidP="00670BFB">
                            <w:pPr>
                              <w:ind w:firstLineChars="400" w:firstLine="88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地表水监测断面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832E5" id="文本框 208" o:spid="_x0000_s1038" type="#_x0000_t202" style="position:absolute;left:0;text-align:left;margin-left:540.3pt;margin-top:379.7pt;width:138.15pt;height:39.3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" fillcolor="#ed7d31 [3205]" strokeweight=".5pt">
                <v:textbox>
                  <w:txbxContent>
                    <w:p w14:paraId="7433D07A" w14:textId="77777777" w:rsidR="00670BFB" w:rsidRDefault="00670BFB" w:rsidP="00670BFB">
                      <w:pPr>
                        <w:ind w:firstLine="480"/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 xml:space="preserve">     </w:t>
                      </w:r>
                      <w:r w:rsidRPr="00670BFB">
                        <w:rPr>
                          <w:sz w:val="24"/>
                          <w:szCs w:val="32"/>
                        </w:rPr>
                        <w:t>图</w:t>
                      </w:r>
                      <w:r w:rsidRPr="00670BFB">
                        <w:rPr>
                          <w:rFonts w:hint="eastAsia"/>
                          <w:sz w:val="24"/>
                          <w:szCs w:val="32"/>
                        </w:rPr>
                        <w:t xml:space="preserve"> </w:t>
                      </w:r>
                      <w:r w:rsidRPr="00670BFB">
                        <w:rPr>
                          <w:sz w:val="24"/>
                          <w:szCs w:val="32"/>
                        </w:rPr>
                        <w:t xml:space="preserve">  </w:t>
                      </w:r>
                      <w:r w:rsidRPr="00670BFB">
                        <w:rPr>
                          <w:sz w:val="24"/>
                          <w:szCs w:val="32"/>
                        </w:rPr>
                        <w:t>例</w:t>
                      </w:r>
                    </w:p>
                    <w:p w14:paraId="02D1CC2A" w14:textId="77777777" w:rsidR="00670BFB" w:rsidRPr="00F56091" w:rsidRDefault="00670BFB" w:rsidP="00670BFB">
                      <w:pPr>
                        <w:ind w:firstLineChars="400" w:firstLine="88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地表水监测断面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8BD8A79" wp14:editId="4A764030">
                <wp:simplePos x="0" y="0"/>
                <wp:positionH relativeFrom="column">
                  <wp:posOffset>3420456</wp:posOffset>
                </wp:positionH>
                <wp:positionV relativeFrom="paragraph">
                  <wp:posOffset>3925158</wp:posOffset>
                </wp:positionV>
                <wp:extent cx="1325880" cy="279400"/>
                <wp:effectExtent l="0" t="0" r="140970" b="577850"/>
                <wp:wrapNone/>
                <wp:docPr id="212" name="对话气泡: 矩形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880" cy="279400"/>
                        </a:xfrm>
                        <a:prstGeom prst="wedgeRectCallout">
                          <a:avLst>
                            <a:gd name="adj1" fmla="val 56458"/>
                            <a:gd name="adj2" fmla="val 229701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0FFBDF" w14:textId="77777777" w:rsidR="00670BFB" w:rsidRPr="00670BFB" w:rsidRDefault="00670BFB" w:rsidP="00670BF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D8A79" id="对话气泡: 矩形 212" o:spid="_x0000_s1039" type="#_x0000_t61" style="position:absolute;left:0;text-align:left;margin-left:269.35pt;margin-top:309.05pt;width:104.4pt;height:22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" adj="22995,60415" fillcolor="#ffc000" strokecolor="red" strokeweight="1pt">
                <v:textbox>
                  <w:txbxContent>
                    <w:p w14:paraId="100FFBDF" w14:textId="77777777" w:rsidR="00670BFB" w:rsidRPr="00670BFB" w:rsidRDefault="00670BFB" w:rsidP="00670BFB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589516C" wp14:editId="700569DC">
                <wp:simplePos x="0" y="0"/>
                <wp:positionH relativeFrom="column">
                  <wp:posOffset>4811750</wp:posOffset>
                </wp:positionH>
                <wp:positionV relativeFrom="paragraph">
                  <wp:posOffset>4661708</wp:posOffset>
                </wp:positionV>
                <wp:extent cx="196344" cy="196343"/>
                <wp:effectExtent l="0" t="0" r="13335" b="13335"/>
                <wp:wrapNone/>
                <wp:docPr id="213" name="椭圆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344" cy="196343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7948ED5" id="椭圆 213" o:spid="_x0000_s1026" style="position:absolute;left:0;text-align:left;margin-left:378.9pt;margin-top:367.05pt;width:15.45pt;height:15.45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" fillcolor="#ffc000" strokecolor="#ffc000" strokeweight="1pt">
                <v:stroke joinstyle="miter"/>
              </v:oval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1ABAFDA8" wp14:editId="12A1DCB1">
                <wp:simplePos x="0" y="0"/>
                <wp:positionH relativeFrom="column">
                  <wp:posOffset>4277430</wp:posOffset>
                </wp:positionH>
                <wp:positionV relativeFrom="paragraph">
                  <wp:posOffset>1113494</wp:posOffset>
                </wp:positionV>
                <wp:extent cx="196344" cy="196343"/>
                <wp:effectExtent l="0" t="0" r="13335" b="13335"/>
                <wp:wrapNone/>
                <wp:docPr id="211" name="椭圆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344" cy="196343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6DCBB3" id="椭圆 211" o:spid="_x0000_s1026" style="position:absolute;left:0;text-align:left;margin-left:336.8pt;margin-top:87.7pt;width:15.45pt;height:15.4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" fillcolor="#ffc000" strokecolor="#ffc000" strokeweight="1pt">
                <v:stroke joinstyle="miter"/>
              </v:oval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669C30CA" wp14:editId="1108A1F5">
                <wp:simplePos x="0" y="0"/>
                <wp:positionH relativeFrom="column">
                  <wp:posOffset>906856</wp:posOffset>
                </wp:positionH>
                <wp:positionV relativeFrom="paragraph">
                  <wp:posOffset>1828216</wp:posOffset>
                </wp:positionV>
                <wp:extent cx="671715" cy="476702"/>
                <wp:effectExtent l="0" t="0" r="0" b="0"/>
                <wp:wrapNone/>
                <wp:docPr id="200" name="文本框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E446EB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W2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C30CA" id="文本框 200" o:spid="_x0000_s1040" type="#_x0000_t202" style="position:absolute;left:0;text-align:left;margin-left:71.4pt;margin-top:143.95pt;width:52.9pt;height:37.5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" filled="f" stroked="f" strokeweight=".5pt">
                <v:textbox>
                  <w:txbxContent>
                    <w:p w14:paraId="03E446EB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W2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339EF0D" wp14:editId="30947E4B">
                <wp:simplePos x="0" y="0"/>
                <wp:positionH relativeFrom="column">
                  <wp:posOffset>4659783</wp:posOffset>
                </wp:positionH>
                <wp:positionV relativeFrom="paragraph">
                  <wp:posOffset>409651</wp:posOffset>
                </wp:positionV>
                <wp:extent cx="671715" cy="476702"/>
                <wp:effectExtent l="0" t="0" r="0" b="0"/>
                <wp:wrapNone/>
                <wp:docPr id="201" name="文本框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15" cy="4767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CE7E8" w14:textId="77777777" w:rsidR="00670BFB" w:rsidRPr="001F423B" w:rsidRDefault="00670BFB" w:rsidP="00670BFB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W1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9EF0D" id="文本框 201" o:spid="_x0000_s1041" type="#_x0000_t202" style="position:absolute;left:0;text-align:left;margin-left:366.9pt;margin-top:32.25pt;width:52.9pt;height:37.5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" filled="f" stroked="f" strokeweight=".5pt">
                <v:textbox>
                  <w:txbxContent>
                    <w:p w14:paraId="68CCE7E8" w14:textId="77777777" w:rsidR="00670BFB" w:rsidRPr="001F423B" w:rsidRDefault="00670BFB" w:rsidP="00670BFB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W1</w:t>
                      </w:r>
                    </w:p>
                  </w:txbxContent>
                </v:textbox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4BBDE268" wp14:editId="4EA37D7B">
                <wp:simplePos x="0" y="0"/>
                <wp:positionH relativeFrom="column">
                  <wp:posOffset>850207</wp:posOffset>
                </wp:positionH>
                <wp:positionV relativeFrom="paragraph">
                  <wp:posOffset>1730208</wp:posOffset>
                </wp:positionV>
                <wp:extent cx="562562" cy="120091"/>
                <wp:effectExtent l="38100" t="57150" r="0" b="70485"/>
                <wp:wrapNone/>
                <wp:docPr id="202" name="直接箭头连接符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2562" cy="12009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FABF5" id="直接箭头连接符 202" o:spid="_x0000_s1026" type="#_x0000_t32" style="position:absolute;left:0;text-align:left;margin-left:66.95pt;margin-top:136.25pt;width:44.3pt;height:9.45pt;flip:x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" strokecolor="red" strokeweight=".5pt">
                <v:stroke startarrow="block" endarrow="block" joinstyle="miter"/>
              </v:shape>
            </w:pict>
          </mc:Fallback>
        </mc:AlternateContent>
      </w:r>
      <w:r w:rsidR="00670BFB"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111BF62" wp14:editId="50E7FB6D">
                <wp:simplePos x="0" y="0"/>
                <wp:positionH relativeFrom="column">
                  <wp:posOffset>4624004</wp:posOffset>
                </wp:positionH>
                <wp:positionV relativeFrom="paragraph">
                  <wp:posOffset>313106</wp:posOffset>
                </wp:positionV>
                <wp:extent cx="60671" cy="307689"/>
                <wp:effectExtent l="57150" t="38100" r="53975" b="54610"/>
                <wp:wrapNone/>
                <wp:docPr id="203" name="直接箭头连接符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671" cy="30768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D4B0AD" id="直接箭头连接符 203" o:spid="_x0000_s1026" type="#_x0000_t32" style="position:absolute;left:0;text-align:left;margin-left:364.1pt;margin-top:24.65pt;width:4.8pt;height:24.25pt;flip:x;z-index: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" strokecolor="red" strokeweight=".5pt">
                <v:stroke startarrow="block" endarrow="block" joinstyle="miter"/>
              </v:shape>
            </w:pict>
          </mc:Fallback>
        </mc:AlternateContent>
      </w:r>
      <w:r w:rsidR="00670BFB">
        <w:rPr>
          <w:noProof/>
        </w:rPr>
        <w:drawing>
          <wp:inline distT="0" distB="0" distL="0" distR="0" wp14:anchorId="6EA562EE" wp14:editId="59D13899">
            <wp:extent cx="8332470" cy="5274310"/>
            <wp:effectExtent l="19050" t="19050" r="11430" b="2159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32470" cy="52743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FE4837" w14:textId="77777777" w:rsidR="00670BFB" w:rsidRDefault="00670BFB" w:rsidP="00670BFB">
      <w:pPr>
        <w:ind w:firstLine="56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0BFB">
        <w:rPr>
          <w:rFonts w:ascii="Times New Roman" w:hAnsi="Times New Roman" w:cs="Times New Roman"/>
          <w:b/>
          <w:sz w:val="28"/>
          <w:szCs w:val="28"/>
        </w:rPr>
        <w:t>附图</w:t>
      </w:r>
      <w:r w:rsidRPr="00670BFB">
        <w:rPr>
          <w:rFonts w:ascii="Times New Roman" w:hAnsi="Times New Roman" w:cs="Times New Roman"/>
          <w:b/>
          <w:sz w:val="28"/>
          <w:szCs w:val="28"/>
        </w:rPr>
        <w:t>4-</w:t>
      </w:r>
      <w:r>
        <w:rPr>
          <w:rFonts w:ascii="Times New Roman" w:hAnsi="Times New Roman" w:cs="Times New Roman" w:hint="eastAsia"/>
          <w:b/>
          <w:sz w:val="28"/>
          <w:szCs w:val="28"/>
        </w:rPr>
        <w:t>2</w:t>
      </w:r>
      <w:r w:rsidRPr="00670B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70BFB">
        <w:rPr>
          <w:rFonts w:ascii="Times New Roman" w:hAnsi="Times New Roman" w:cs="Times New Roman"/>
          <w:b/>
          <w:sz w:val="28"/>
          <w:szCs w:val="28"/>
        </w:rPr>
        <w:t>监测布点图（</w:t>
      </w:r>
      <w:r>
        <w:rPr>
          <w:rFonts w:ascii="Times New Roman" w:hAnsi="Times New Roman" w:cs="Times New Roman" w:hint="eastAsia"/>
          <w:b/>
          <w:sz w:val="28"/>
          <w:szCs w:val="28"/>
        </w:rPr>
        <w:t>地表水</w:t>
      </w:r>
      <w:r w:rsidRPr="00670BFB">
        <w:rPr>
          <w:rFonts w:ascii="Times New Roman" w:hAnsi="Times New Roman" w:cs="Times New Roman"/>
          <w:b/>
          <w:sz w:val="28"/>
          <w:szCs w:val="28"/>
        </w:rPr>
        <w:t>）</w:t>
      </w:r>
    </w:p>
    <w:p w14:paraId="36250DB2" w14:textId="64A524E0" w:rsidR="003F15E7" w:rsidRDefault="00587343" w:rsidP="003F15E7">
      <w:pPr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CF1E928" wp14:editId="01AC7563">
            <wp:simplePos x="0" y="0"/>
            <wp:positionH relativeFrom="column">
              <wp:posOffset>7541688</wp:posOffset>
            </wp:positionH>
            <wp:positionV relativeFrom="paragraph">
              <wp:posOffset>215900</wp:posOffset>
            </wp:positionV>
            <wp:extent cx="478465" cy="565791"/>
            <wp:effectExtent l="0" t="0" r="0" b="5715"/>
            <wp:wrapNone/>
            <wp:docPr id="26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465" cy="56579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0EA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2AC1A8" wp14:editId="39D6E8F7">
                <wp:simplePos x="0" y="0"/>
                <wp:positionH relativeFrom="column">
                  <wp:posOffset>2503398</wp:posOffset>
                </wp:positionH>
                <wp:positionV relativeFrom="paragraph">
                  <wp:posOffset>4069080</wp:posOffset>
                </wp:positionV>
                <wp:extent cx="1279038" cy="274628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9038" cy="2746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258AE8" w14:textId="3E12EEFB" w:rsidR="00300EA6" w:rsidRDefault="00300EA6">
                            <w:r>
                              <w:rPr>
                                <w:rFonts w:hint="eastAsia"/>
                              </w:rPr>
                              <w:t>新</w:t>
                            </w:r>
                            <w:r w:rsidR="008A1EB4">
                              <w:rPr>
                                <w:rFonts w:hint="eastAsia"/>
                              </w:rPr>
                              <w:t>增</w:t>
                            </w:r>
                            <w:r>
                              <w:rPr>
                                <w:rFonts w:hint="eastAsia"/>
                              </w:rPr>
                              <w:t>生化处理设施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AC1A8" id="文本框 24" o:spid="_x0000_s1042" type="#_x0000_t202" style="position:absolute;left:0;text-align:left;margin-left:197.1pt;margin-top:320.4pt;width:100.7pt;height:2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" filled="f" stroked="f" strokeweight=".5pt">
                <v:textbox>
                  <w:txbxContent>
                    <w:p w14:paraId="44258AE8" w14:textId="3E12EEFB" w:rsidR="00300EA6" w:rsidRDefault="00300EA6">
                      <w:r>
                        <w:rPr>
                          <w:rFonts w:hint="eastAsia"/>
                        </w:rPr>
                        <w:t>新</w:t>
                      </w:r>
                      <w:r w:rsidR="008A1EB4">
                        <w:rPr>
                          <w:rFonts w:hint="eastAsia"/>
                        </w:rPr>
                        <w:t>增</w:t>
                      </w:r>
                      <w:r>
                        <w:rPr>
                          <w:rFonts w:hint="eastAsia"/>
                        </w:rPr>
                        <w:t>生化处理设施</w:t>
                      </w:r>
                    </w:p>
                  </w:txbxContent>
                </v:textbox>
              </v:shape>
            </w:pict>
          </mc:Fallback>
        </mc:AlternateContent>
      </w:r>
      <w:r w:rsidR="00300EA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52D5BF" wp14:editId="6486FCD9">
                <wp:simplePos x="0" y="0"/>
                <wp:positionH relativeFrom="column">
                  <wp:posOffset>5527150</wp:posOffset>
                </wp:positionH>
                <wp:positionV relativeFrom="paragraph">
                  <wp:posOffset>1224619</wp:posOffset>
                </wp:positionV>
                <wp:extent cx="1279038" cy="274628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9038" cy="2746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0923CB" w14:textId="2357A484" w:rsidR="00300EA6" w:rsidRDefault="00300EA6">
                            <w:r>
                              <w:rPr>
                                <w:rFonts w:hint="eastAsia"/>
                              </w:rPr>
                              <w:t>现有生化处理设施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52D5BF" id="文本框 25" o:spid="_x0000_s1043" type="#_x0000_t202" style="position:absolute;left:0;text-align:left;margin-left:435.2pt;margin-top:96.45pt;width:100.7pt;height:21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" filled="f" stroked="f" strokeweight=".5pt">
                <v:textbox>
                  <w:txbxContent>
                    <w:p w14:paraId="380923CB" w14:textId="2357A484" w:rsidR="00300EA6" w:rsidRDefault="00300EA6">
                      <w:r>
                        <w:rPr>
                          <w:rFonts w:hint="eastAsia"/>
                        </w:rPr>
                        <w:t>现有生化处理设施</w:t>
                      </w:r>
                    </w:p>
                  </w:txbxContent>
                </v:textbox>
              </v:shape>
            </w:pict>
          </mc:Fallback>
        </mc:AlternateContent>
      </w:r>
      <w:r w:rsidR="00300EA6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4CFF2F1" wp14:editId="2589955B">
                <wp:simplePos x="0" y="0"/>
                <wp:positionH relativeFrom="column">
                  <wp:posOffset>1461302</wp:posOffset>
                </wp:positionH>
                <wp:positionV relativeFrom="paragraph">
                  <wp:posOffset>103727</wp:posOffset>
                </wp:positionV>
                <wp:extent cx="3444427" cy="4016628"/>
                <wp:effectExtent l="0" t="0" r="22860" b="2222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4427" cy="401662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B05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295B64F" id="矩形 23" o:spid="_x0000_s1026" style="position:absolute;left:0;text-align:left;margin-left:115.05pt;margin-top:8.15pt;width:271.2pt;height:316.25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" filled="f" strokecolor="#00b050" strokeweight="1pt">
                <v:stroke dashstyle="3 1"/>
              </v:rect>
            </w:pict>
          </mc:Fallback>
        </mc:AlternateContent>
      </w:r>
      <w:r w:rsidR="00300EA6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BBA3F19" wp14:editId="17E8CC84">
                <wp:simplePos x="0" y="0"/>
                <wp:positionH relativeFrom="column">
                  <wp:posOffset>4961828</wp:posOffset>
                </wp:positionH>
                <wp:positionV relativeFrom="paragraph">
                  <wp:posOffset>221533</wp:posOffset>
                </wp:positionV>
                <wp:extent cx="2451489" cy="4016628"/>
                <wp:effectExtent l="0" t="0" r="25400" b="2222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1489" cy="401662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CB94F25" id="矩形 22" o:spid="_x0000_s1026" style="position:absolute;left:0;text-align:left;margin-left:390.7pt;margin-top:17.45pt;width:193.05pt;height:316.25pt;z-index: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" filled="f" strokecolor="red" strokeweight="1pt">
                <v:stroke dashstyle="3 1"/>
              </v:rect>
            </w:pict>
          </mc:Fallback>
        </mc:AlternateContent>
      </w:r>
      <w:r w:rsidR="00300EA6">
        <w:rPr>
          <w:noProof/>
        </w:rPr>
        <w:drawing>
          <wp:inline distT="0" distB="0" distL="0" distR="0" wp14:anchorId="66931414" wp14:editId="4F73A30C">
            <wp:extent cx="7537030" cy="5327373"/>
            <wp:effectExtent l="0" t="0" r="6985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新建构筑物平面布置图_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591" cy="534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15E7">
        <w:rPr>
          <w:noProof/>
        </w:rPr>
        <w:drawing>
          <wp:anchor distT="0" distB="0" distL="114300" distR="114300" simplePos="0" relativeHeight="251653120" behindDoc="0" locked="0" layoutInCell="1" allowOverlap="1" wp14:anchorId="6E94C60E" wp14:editId="73EE90E4">
            <wp:simplePos x="0" y="0"/>
            <wp:positionH relativeFrom="column">
              <wp:posOffset>-6938730</wp:posOffset>
            </wp:positionH>
            <wp:positionV relativeFrom="paragraph">
              <wp:posOffset>712166</wp:posOffset>
            </wp:positionV>
            <wp:extent cx="748030" cy="884555"/>
            <wp:effectExtent l="0" t="0" r="0" b="0"/>
            <wp:wrapNone/>
            <wp:docPr id="8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88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8B237B" w14:textId="023F6909" w:rsidR="00444A75" w:rsidRDefault="00444A75" w:rsidP="00670BFB">
      <w:pPr>
        <w:ind w:firstLine="56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5E7">
        <w:rPr>
          <w:rFonts w:ascii="Times New Roman" w:hAnsi="Times New Roman" w:cs="Times New Roman" w:hint="eastAsia"/>
          <w:b/>
          <w:sz w:val="28"/>
          <w:szCs w:val="28"/>
        </w:rPr>
        <w:t>附图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5</w:t>
      </w:r>
      <w:r w:rsidR="003F15E7" w:rsidRPr="003F15E7">
        <w:rPr>
          <w:rFonts w:ascii="Times New Roman" w:hAnsi="Times New Roman" w:cs="Times New Roman" w:hint="eastAsia"/>
          <w:b/>
          <w:sz w:val="28"/>
          <w:szCs w:val="28"/>
        </w:rPr>
        <w:t>-1</w:t>
      </w:r>
      <w:r w:rsidRPr="003F15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0EA6">
        <w:rPr>
          <w:rFonts w:ascii="Times New Roman" w:hAnsi="Times New Roman" w:cs="Times New Roman" w:hint="eastAsia"/>
          <w:b/>
          <w:sz w:val="28"/>
          <w:szCs w:val="28"/>
        </w:rPr>
        <w:t>污水处理站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平面布置图（</w:t>
      </w:r>
      <w:r w:rsidR="00300EA6">
        <w:rPr>
          <w:rFonts w:ascii="Times New Roman" w:hAnsi="Times New Roman" w:cs="Times New Roman" w:hint="eastAsia"/>
          <w:b/>
          <w:sz w:val="28"/>
          <w:szCs w:val="28"/>
        </w:rPr>
        <w:t>生化处理部分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）</w:t>
      </w:r>
    </w:p>
    <w:p w14:paraId="62DD055D" w14:textId="3BBDFAD7" w:rsidR="001074D0" w:rsidRDefault="001074D0" w:rsidP="001074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 wp14:anchorId="461E89CB" wp14:editId="5AD66FB7">
            <wp:simplePos x="0" y="0"/>
            <wp:positionH relativeFrom="column">
              <wp:posOffset>7443470</wp:posOffset>
            </wp:positionH>
            <wp:positionV relativeFrom="paragraph">
              <wp:posOffset>873760</wp:posOffset>
            </wp:positionV>
            <wp:extent cx="748030" cy="884555"/>
            <wp:effectExtent l="0" t="0" r="0" b="0"/>
            <wp:wrapNone/>
            <wp:docPr id="18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88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7343">
        <w:rPr>
          <w:rFonts w:ascii="Times New Roman" w:hAnsi="Times New Roman" w:cs="Times New Roman"/>
          <w:b/>
          <w:sz w:val="28"/>
          <w:szCs w:val="28"/>
        </w:rPr>
        <w:object w:dxaOrig="14550" w:dyaOrig="10905" w14:anchorId="356337BC">
          <v:shape id="_x0000_i1026" type="#_x0000_t75" style="width:554.9pt;height:414.6pt" o:ole="">
            <v:imagedata r:id="rId17" o:title=""/>
          </v:shape>
          <o:OLEObject Type="Embed" ProgID="Visio.Drawing.15" ShapeID="_x0000_i1026" DrawAspect="Content" ObjectID="_1653843936" r:id="rId18"/>
        </w:object>
      </w:r>
    </w:p>
    <w:p w14:paraId="7CAAA2E9" w14:textId="075DECA8" w:rsidR="00587343" w:rsidRPr="00587343" w:rsidRDefault="003A66AD" w:rsidP="005873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5E7">
        <w:rPr>
          <w:rFonts w:ascii="Times New Roman" w:hAnsi="Times New Roman" w:cs="Times New Roman" w:hint="eastAsia"/>
          <w:b/>
          <w:sz w:val="28"/>
          <w:szCs w:val="28"/>
        </w:rPr>
        <w:t>附图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5-</w:t>
      </w:r>
      <w:r>
        <w:rPr>
          <w:rFonts w:ascii="Times New Roman" w:hAnsi="Times New Roman" w:cs="Times New Roman" w:hint="eastAsia"/>
          <w:b/>
          <w:sz w:val="28"/>
          <w:szCs w:val="28"/>
        </w:rPr>
        <w:t>2</w:t>
      </w:r>
      <w:r w:rsidRPr="003F15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D0B19">
        <w:rPr>
          <w:rFonts w:ascii="Times New Roman" w:hAnsi="Times New Roman" w:cs="Times New Roman" w:hint="eastAsia"/>
          <w:b/>
          <w:sz w:val="28"/>
          <w:szCs w:val="28"/>
        </w:rPr>
        <w:t>污水处理站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平面布置图（</w:t>
      </w:r>
      <w:r w:rsidR="002D0B19">
        <w:rPr>
          <w:rFonts w:ascii="Times New Roman" w:hAnsi="Times New Roman" w:cs="Times New Roman" w:hint="eastAsia"/>
          <w:b/>
          <w:sz w:val="28"/>
          <w:szCs w:val="28"/>
        </w:rPr>
        <w:t>预处理系统</w:t>
      </w:r>
      <w:r w:rsidRPr="003F15E7">
        <w:rPr>
          <w:rFonts w:ascii="Times New Roman" w:hAnsi="Times New Roman" w:cs="Times New Roman" w:hint="eastAsia"/>
          <w:b/>
          <w:sz w:val="28"/>
          <w:szCs w:val="28"/>
        </w:rPr>
        <w:t>）</w:t>
      </w:r>
    </w:p>
    <w:sectPr w:rsidR="00587343" w:rsidRPr="00587343" w:rsidSect="00670BFB">
      <w:pgSz w:w="16838" w:h="11906" w:orient="landscape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245F8D" w14:textId="77777777" w:rsidR="001977AF" w:rsidRDefault="001977AF" w:rsidP="00670BFB">
      <w:r>
        <w:separator/>
      </w:r>
    </w:p>
  </w:endnote>
  <w:endnote w:type="continuationSeparator" w:id="0">
    <w:p w14:paraId="2A9A91A9" w14:textId="77777777" w:rsidR="001977AF" w:rsidRDefault="001977AF" w:rsidP="00670B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44E3D3" w14:textId="77777777" w:rsidR="001977AF" w:rsidRDefault="001977AF" w:rsidP="00670BFB">
      <w:r>
        <w:separator/>
      </w:r>
    </w:p>
  </w:footnote>
  <w:footnote w:type="continuationSeparator" w:id="0">
    <w:p w14:paraId="4120824F" w14:textId="77777777" w:rsidR="001977AF" w:rsidRDefault="001977AF" w:rsidP="00670BF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proofState w:spelling="clean" w:grammar="clean"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8193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4257168"/>
    <w:rsid w:val="00077082"/>
    <w:rsid w:val="001074D0"/>
    <w:rsid w:val="001977AF"/>
    <w:rsid w:val="0025658C"/>
    <w:rsid w:val="002D0B19"/>
    <w:rsid w:val="00300EA6"/>
    <w:rsid w:val="003819F3"/>
    <w:rsid w:val="003A66AD"/>
    <w:rsid w:val="003F15E7"/>
    <w:rsid w:val="00444A75"/>
    <w:rsid w:val="004922E9"/>
    <w:rsid w:val="00584C6B"/>
    <w:rsid w:val="00587343"/>
    <w:rsid w:val="00670BFB"/>
    <w:rsid w:val="007F024E"/>
    <w:rsid w:val="008A1EB4"/>
    <w:rsid w:val="008D3D2C"/>
    <w:rsid w:val="00B8419D"/>
    <w:rsid w:val="00DB33F0"/>
    <w:rsid w:val="00DF1ED3"/>
    <w:rsid w:val="00F01596"/>
    <w:rsid w:val="00F7077E"/>
    <w:rsid w:val="00FD12B8"/>
    <w:rsid w:val="178D1FC2"/>
    <w:rsid w:val="1DFD4185"/>
    <w:rsid w:val="47ED657B"/>
    <w:rsid w:val="5DF024EC"/>
    <w:rsid w:val="61A95EC8"/>
    <w:rsid w:val="6D535020"/>
    <w:rsid w:val="74257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 fillcolor="white">
      <v:fill color="white"/>
    </o:shapedefaults>
    <o:shapelayout v:ext="edit">
      <o:idmap v:ext="edit" data="1"/>
    </o:shapelayout>
  </w:shapeDefaults>
  <w:decimalSymbol w:val="."/>
  <w:listSeparator w:val=","/>
  <w14:docId w14:val="4023B511"/>
  <w15:docId w15:val="{76DD0399-65B5-4280-B6BD-93B3F1A8D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70B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670BFB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670B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670BFB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Balloon Text"/>
    <w:basedOn w:val="a"/>
    <w:link w:val="a8"/>
    <w:semiHidden/>
    <w:unhideWhenUsed/>
    <w:rsid w:val="00DB33F0"/>
    <w:rPr>
      <w:sz w:val="18"/>
      <w:szCs w:val="18"/>
    </w:rPr>
  </w:style>
  <w:style w:type="character" w:customStyle="1" w:styleId="a8">
    <w:name w:val="批注框文本 字符"/>
    <w:basedOn w:val="a0"/>
    <w:link w:val="a7"/>
    <w:semiHidden/>
    <w:rsid w:val="00DB33F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package" Target="embeddings/Microsoft_Visio_Drawing1.vsdx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128</TotalTime>
  <Pages>7</Pages>
  <Words>36</Words>
  <Characters>211</Characters>
  <Application>Microsoft Office Word</Application>
  <DocSecurity>0</DocSecurity>
  <Lines>1</Lines>
  <Paragraphs>1</Paragraphs>
  <ScaleCrop>false</ScaleCrop>
  <Company/>
  <LinksUpToDate>false</LinksUpToDate>
  <CharactersWithSpaces>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five</dc:creator>
  <cp:lastModifiedBy>You</cp:lastModifiedBy>
  <cp:revision>12</cp:revision>
  <cp:lastPrinted>2019-10-15T07:28:00Z</cp:lastPrinted>
  <dcterms:created xsi:type="dcterms:W3CDTF">2018-08-28T02:25:00Z</dcterms:created>
  <dcterms:modified xsi:type="dcterms:W3CDTF">2020-06-16T12:19:00Z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